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8246F" w14:textId="6C016497" w:rsidR="00541CEB" w:rsidRPr="005764A0" w:rsidRDefault="005764A0" w:rsidP="005764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5764A0">
        <w:rPr>
          <w:rFonts w:ascii="Times New Roman" w:hAnsi="Times New Roman" w:cs="Times New Roman"/>
          <w:sz w:val="24"/>
          <w:szCs w:val="24"/>
        </w:rPr>
        <w:t>Приложение №7</w:t>
      </w:r>
    </w:p>
    <w:p w14:paraId="0C7CF0F1" w14:textId="111234D3" w:rsidR="005764A0" w:rsidRPr="005764A0" w:rsidRDefault="005764A0" w:rsidP="005764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5764A0">
        <w:rPr>
          <w:rFonts w:ascii="Times New Roman" w:hAnsi="Times New Roman" w:cs="Times New Roman"/>
          <w:sz w:val="24"/>
          <w:szCs w:val="24"/>
        </w:rPr>
        <w:t xml:space="preserve">к договору </w:t>
      </w:r>
      <w:r>
        <w:rPr>
          <w:rFonts w:ascii="Times New Roman" w:hAnsi="Times New Roman" w:cs="Times New Roman"/>
          <w:sz w:val="24"/>
          <w:szCs w:val="24"/>
        </w:rPr>
        <w:t>№_____ от _____г.</w:t>
      </w:r>
      <w:bookmarkStart w:id="0" w:name="_GoBack"/>
      <w:bookmarkEnd w:id="0"/>
    </w:p>
    <w:p w14:paraId="348A738B" w14:textId="77777777" w:rsidR="001F38C8" w:rsidRPr="009E1887" w:rsidRDefault="001F38C8" w:rsidP="001F38C8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" w:name="_Hlk99462987"/>
      <w:r w:rsidRPr="009E1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УСЛОВИЯ</w:t>
      </w:r>
    </w:p>
    <w:p w14:paraId="3E7F5E55" w14:textId="46ABAF1F" w:rsidR="001F38C8" w:rsidRPr="009E1887" w:rsidRDefault="001F38C8" w:rsidP="001F38C8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E1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привлечения </w:t>
      </w:r>
      <w:r w:rsidR="008260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Перевозчиком</w:t>
      </w:r>
      <w:r w:rsidRPr="009E1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третьих лиц (</w:t>
      </w:r>
      <w:proofErr w:type="spellStart"/>
      <w:r w:rsidRPr="009E1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Субисполнителей</w:t>
      </w:r>
      <w:proofErr w:type="spellEnd"/>
      <w:r w:rsidRPr="009E1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) </w:t>
      </w:r>
    </w:p>
    <w:p w14:paraId="3752BD9E" w14:textId="77777777" w:rsidR="001F38C8" w:rsidRPr="009E1887" w:rsidRDefault="001F38C8" w:rsidP="001F38C8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E18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для оказания услуг по Заявке Заказчика</w:t>
      </w:r>
    </w:p>
    <w:bookmarkEnd w:id="1"/>
    <w:p w14:paraId="7C412EF6" w14:textId="77777777" w:rsidR="001F38C8" w:rsidRDefault="001F38C8" w:rsidP="001F38C8">
      <w:pPr>
        <w:jc w:val="center"/>
      </w:pPr>
    </w:p>
    <w:p w14:paraId="6BB38807" w14:textId="77777777" w:rsidR="00FA73BA" w:rsidRDefault="00FA73BA" w:rsidP="001F38C8">
      <w:pPr>
        <w:jc w:val="center"/>
      </w:pPr>
    </w:p>
    <w:p w14:paraId="61766DB3" w14:textId="0B84F0E1" w:rsidR="001F38C8" w:rsidRDefault="0082604D" w:rsidP="001F38C8">
      <w:pPr>
        <w:pStyle w:val="a8"/>
        <w:numPr>
          <w:ilvl w:val="0"/>
          <w:numId w:val="2"/>
        </w:numPr>
        <w:tabs>
          <w:tab w:val="left" w:pos="851"/>
        </w:tabs>
        <w:ind w:left="0" w:right="-1" w:firstLine="567"/>
        <w:jc w:val="both"/>
      </w:pPr>
      <w:r>
        <w:t>Перевозчик</w:t>
      </w:r>
      <w:r w:rsidR="001F38C8" w:rsidRPr="00D47B65">
        <w:t xml:space="preserve"> обязан лично оказать Заказчику услуги в строгом соответствии с настоящим Договором. В случае невозможности лично оказать Заказчику услуги, указанные в </w:t>
      </w:r>
      <w:r w:rsidR="001F38C8">
        <w:t>Разделе 1</w:t>
      </w:r>
      <w:r w:rsidR="001F38C8" w:rsidRPr="00D47B65">
        <w:t xml:space="preserve"> настоящего Договора, </w:t>
      </w:r>
      <w:r>
        <w:t>Перевозчик</w:t>
      </w:r>
      <w:r w:rsidR="001F38C8" w:rsidRPr="00D47B65">
        <w:t xml:space="preserve"> может привлечь третьих лиц для оказания услуг только после получения на это письменного согласия Заказчика.</w:t>
      </w:r>
      <w:r w:rsidR="00093885">
        <w:t xml:space="preserve"> Привлечение Перевозчиком к оказанию услуг по Договору третьих лиц (</w:t>
      </w:r>
      <w:proofErr w:type="spellStart"/>
      <w:r w:rsidR="00093885">
        <w:t>субисполни</w:t>
      </w:r>
      <w:r w:rsidR="002968E3">
        <w:t>т</w:t>
      </w:r>
      <w:r w:rsidR="00093885">
        <w:t>елей</w:t>
      </w:r>
      <w:proofErr w:type="spellEnd"/>
      <w:r w:rsidR="00093885">
        <w:t>) осуществляется с учётом требований пункта 4.2. Приложения №4 к настоящему Договору и настоящих условий.</w:t>
      </w:r>
    </w:p>
    <w:p w14:paraId="175B614B" w14:textId="41EA5D37" w:rsidR="001F38C8" w:rsidRPr="001F38C8" w:rsidRDefault="001F38C8" w:rsidP="001F38C8">
      <w:pPr>
        <w:pStyle w:val="a8"/>
        <w:numPr>
          <w:ilvl w:val="0"/>
          <w:numId w:val="2"/>
        </w:numPr>
        <w:tabs>
          <w:tab w:val="left" w:pos="851"/>
        </w:tabs>
        <w:ind w:left="0" w:right="-1" w:firstLine="567"/>
        <w:jc w:val="both"/>
      </w:pPr>
      <w:r w:rsidRPr="001F38C8">
        <w:t xml:space="preserve">Для получения согласия Заказчика </w:t>
      </w:r>
      <w:r w:rsidR="0082604D">
        <w:t>Перевозчик</w:t>
      </w:r>
      <w:r w:rsidRPr="001F38C8">
        <w:t xml:space="preserve"> предоставляет Заказчику копии следующих документов </w:t>
      </w:r>
      <w:proofErr w:type="spellStart"/>
      <w:r>
        <w:t>С</w:t>
      </w:r>
      <w:r w:rsidRPr="001F38C8">
        <w:t>убисполнителя</w:t>
      </w:r>
      <w:proofErr w:type="spellEnd"/>
      <w:r w:rsidRPr="001F38C8">
        <w:t>:</w:t>
      </w:r>
    </w:p>
    <w:p w14:paraId="27B037FD" w14:textId="77777777" w:rsidR="001F38C8" w:rsidRPr="00D47B65" w:rsidRDefault="001F38C8" w:rsidP="001F38C8">
      <w:pPr>
        <w:pStyle w:val="s03"/>
        <w:ind w:firstLine="567"/>
        <w:rPr>
          <w:szCs w:val="24"/>
        </w:rPr>
      </w:pPr>
      <w:r w:rsidRPr="00D47B65">
        <w:rPr>
          <w:szCs w:val="24"/>
        </w:rPr>
        <w:t>- документы, подтверждающие правоспособность организации (учредительные документы, свидетельство о регистрации, документ о назначении Генерального директора);</w:t>
      </w:r>
    </w:p>
    <w:p w14:paraId="2E60B22A" w14:textId="77777777" w:rsidR="001F38C8" w:rsidRPr="00D47B65" w:rsidRDefault="001F38C8" w:rsidP="001F38C8">
      <w:pPr>
        <w:pStyle w:val="s03"/>
        <w:ind w:firstLine="567"/>
        <w:rPr>
          <w:szCs w:val="24"/>
        </w:rPr>
      </w:pPr>
      <w:r w:rsidRPr="00D47B65">
        <w:rPr>
          <w:szCs w:val="24"/>
        </w:rPr>
        <w:t xml:space="preserve">- справку о том, кто является учредителями (конечными бенефициарами/собственниками) организации (в целях исключения отношений с организациями, зарегистрированными на фиктивных лиц (лиц без определенного места жительства, лиц страдающих алкоголизмом и наркоманией);  </w:t>
      </w:r>
    </w:p>
    <w:p w14:paraId="4E9FB326" w14:textId="77777777" w:rsidR="001F38C8" w:rsidRPr="00D47B65" w:rsidRDefault="001F38C8" w:rsidP="001F38C8">
      <w:pPr>
        <w:pStyle w:val="s03"/>
        <w:ind w:firstLine="567"/>
        <w:rPr>
          <w:szCs w:val="24"/>
        </w:rPr>
      </w:pPr>
      <w:r w:rsidRPr="00D47B65">
        <w:rPr>
          <w:szCs w:val="24"/>
        </w:rPr>
        <w:t>- копии годовой бухгалтерской отчетности;</w:t>
      </w:r>
    </w:p>
    <w:p w14:paraId="5FA893FE" w14:textId="77777777" w:rsidR="001F38C8" w:rsidRPr="00D47B65" w:rsidRDefault="001F38C8" w:rsidP="001F38C8">
      <w:pPr>
        <w:pStyle w:val="s03"/>
        <w:ind w:firstLine="567"/>
        <w:rPr>
          <w:szCs w:val="24"/>
        </w:rPr>
      </w:pPr>
      <w:r w:rsidRPr="00D47B65">
        <w:rPr>
          <w:szCs w:val="24"/>
        </w:rPr>
        <w:t>- копии налоговых деклараций по налогу на прибыль и НДС за последний отчетный период, предшествующи</w:t>
      </w:r>
      <w:r w:rsidRPr="00D47B65">
        <w:rPr>
          <w:szCs w:val="24"/>
          <w:lang w:val="ru-RU"/>
        </w:rPr>
        <w:t>й</w:t>
      </w:r>
      <w:r w:rsidRPr="00D47B65">
        <w:rPr>
          <w:szCs w:val="24"/>
        </w:rPr>
        <w:t xml:space="preserve"> дате заключения договора</w:t>
      </w:r>
      <w:r w:rsidRPr="00D47B65">
        <w:rPr>
          <w:szCs w:val="24"/>
          <w:lang w:val="ru-RU"/>
        </w:rPr>
        <w:t>,</w:t>
      </w:r>
      <w:r w:rsidRPr="00D47B65">
        <w:rPr>
          <w:szCs w:val="24"/>
        </w:rPr>
        <w:t xml:space="preserve"> с отраженными в декларациях сведениями, характерными для организаций, осуществляющих обычную предпринимательскую деятельность; </w:t>
      </w:r>
    </w:p>
    <w:p w14:paraId="61425349" w14:textId="77777777" w:rsidR="001F38C8" w:rsidRPr="00D47B65" w:rsidRDefault="001F38C8" w:rsidP="001F38C8">
      <w:pPr>
        <w:pStyle w:val="s03"/>
        <w:ind w:firstLine="567"/>
        <w:rPr>
          <w:szCs w:val="24"/>
        </w:rPr>
      </w:pPr>
      <w:r w:rsidRPr="00D47B65">
        <w:rPr>
          <w:szCs w:val="24"/>
        </w:rPr>
        <w:t>- подтверждение полномочий лиц, действующих от имени контрагента;</w:t>
      </w:r>
    </w:p>
    <w:p w14:paraId="4881F375" w14:textId="77777777" w:rsidR="001F38C8" w:rsidRPr="00D47B65" w:rsidRDefault="001F38C8" w:rsidP="001F38C8">
      <w:pPr>
        <w:pStyle w:val="ConsNormal"/>
        <w:ind w:right="-1" w:firstLine="567"/>
        <w:jc w:val="both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D47B65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- справку о наличии у него необходимых ресурсов (мощности, персонала, оборудования, офиса и производственных площадей), опыта и суммах уплаченных налогов (НДФЛ, Налог на прибыль, НДС, налог на имущество, транспортный налог);</w:t>
      </w:r>
    </w:p>
    <w:p w14:paraId="3C65A479" w14:textId="77777777" w:rsidR="001F38C8" w:rsidRPr="00D47B65" w:rsidRDefault="001F38C8" w:rsidP="001F38C8">
      <w:pPr>
        <w:pStyle w:val="Con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B65">
        <w:rPr>
          <w:rFonts w:ascii="Times New Roman" w:hAnsi="Times New Roman" w:cs="Times New Roman"/>
          <w:sz w:val="24"/>
          <w:szCs w:val="24"/>
        </w:rPr>
        <w:t>- специальные разрешения (лицензии), если они требуются для оказания услуг по настоящему договору.</w:t>
      </w:r>
    </w:p>
    <w:p w14:paraId="22638F0D" w14:textId="77777777" w:rsidR="001F38C8" w:rsidRDefault="001F38C8" w:rsidP="001F38C8">
      <w:pPr>
        <w:pStyle w:val="a8"/>
        <w:numPr>
          <w:ilvl w:val="0"/>
          <w:numId w:val="2"/>
        </w:numPr>
        <w:tabs>
          <w:tab w:val="left" w:pos="851"/>
        </w:tabs>
        <w:ind w:left="0" w:right="-1" w:firstLine="567"/>
        <w:jc w:val="both"/>
      </w:pPr>
      <w:r w:rsidRPr="001F38C8">
        <w:t xml:space="preserve">Несогласованные Заказчиком </w:t>
      </w:r>
      <w:proofErr w:type="spellStart"/>
      <w:r w:rsidR="00FA73BA">
        <w:t>С</w:t>
      </w:r>
      <w:r w:rsidRPr="001F38C8">
        <w:t>убисполнители</w:t>
      </w:r>
      <w:proofErr w:type="spellEnd"/>
      <w:r w:rsidRPr="001F38C8">
        <w:t xml:space="preserve"> не допускаются к оказанию услуг по Договору.</w:t>
      </w:r>
    </w:p>
    <w:p w14:paraId="60739813" w14:textId="5C875B6E" w:rsidR="001F38C8" w:rsidRPr="001F38C8" w:rsidRDefault="00FA73BA" w:rsidP="001F38C8">
      <w:pPr>
        <w:pStyle w:val="a8"/>
        <w:numPr>
          <w:ilvl w:val="0"/>
          <w:numId w:val="2"/>
        </w:numPr>
        <w:tabs>
          <w:tab w:val="left" w:pos="851"/>
        </w:tabs>
        <w:ind w:left="0" w:right="-1" w:firstLine="567"/>
        <w:jc w:val="both"/>
      </w:pPr>
      <w:r>
        <w:t xml:space="preserve">Обо всех заключенных с </w:t>
      </w:r>
      <w:proofErr w:type="spellStart"/>
      <w:r>
        <w:t>С</w:t>
      </w:r>
      <w:r w:rsidR="001F38C8" w:rsidRPr="001F38C8">
        <w:t>убисполнителями</w:t>
      </w:r>
      <w:proofErr w:type="spellEnd"/>
      <w:r w:rsidR="001F38C8" w:rsidRPr="001F38C8">
        <w:t xml:space="preserve"> договорах </w:t>
      </w:r>
      <w:r w:rsidR="0082604D">
        <w:t xml:space="preserve">Заказчик обязуется </w:t>
      </w:r>
      <w:r w:rsidR="001F38C8" w:rsidRPr="001F38C8">
        <w:t xml:space="preserve">письменно сообщать Заказчику в трехдневный срок с даты заключения таких договоров.  </w:t>
      </w:r>
    </w:p>
    <w:p w14:paraId="1C277666" w14:textId="4C9FBB6F" w:rsidR="000B470B" w:rsidRDefault="000B470B" w:rsidP="001F38C8">
      <w:pPr>
        <w:pStyle w:val="a8"/>
        <w:numPr>
          <w:ilvl w:val="0"/>
          <w:numId w:val="2"/>
        </w:numPr>
        <w:tabs>
          <w:tab w:val="left" w:pos="851"/>
        </w:tabs>
        <w:ind w:left="0" w:right="-1" w:firstLine="567"/>
        <w:jc w:val="both"/>
      </w:pPr>
      <w:r>
        <w:t xml:space="preserve">Перевозчик несёт ответственность перед Заказчиком за надлежащее выполнение </w:t>
      </w:r>
      <w:proofErr w:type="spellStart"/>
      <w:proofErr w:type="gramStart"/>
      <w:r>
        <w:t>Субисполнителем</w:t>
      </w:r>
      <w:proofErr w:type="spellEnd"/>
      <w:r>
        <w:t xml:space="preserve">  обязательств</w:t>
      </w:r>
      <w:proofErr w:type="gramEnd"/>
      <w:r>
        <w:t>, предусмотренных Договором.</w:t>
      </w:r>
    </w:p>
    <w:p w14:paraId="4D9DED23" w14:textId="204BEF49" w:rsidR="001F38C8" w:rsidRDefault="001F38C8" w:rsidP="001F38C8">
      <w:pPr>
        <w:pStyle w:val="a8"/>
        <w:numPr>
          <w:ilvl w:val="0"/>
          <w:numId w:val="2"/>
        </w:numPr>
        <w:tabs>
          <w:tab w:val="left" w:pos="851"/>
        </w:tabs>
        <w:ind w:left="0" w:right="-1" w:firstLine="567"/>
        <w:jc w:val="both"/>
      </w:pPr>
      <w:r w:rsidRPr="00D47B65">
        <w:t xml:space="preserve"> </w:t>
      </w:r>
      <w:r w:rsidR="0082604D">
        <w:t>Перевозчик</w:t>
      </w:r>
      <w:r w:rsidRPr="00D47B65">
        <w:t xml:space="preserve"> обязуется добросовестно исполнять требования актов законодательства о налогах и сборах. Данное обязательство включает обязанность </w:t>
      </w:r>
      <w:r w:rsidR="0082604D">
        <w:t>Перевозчика</w:t>
      </w:r>
      <w:r w:rsidRPr="00D47B65">
        <w:t xml:space="preserve"> не вступать в сомнительные сделки с организациями или физическими лицами, в отношении которых налоговые органы могут на законном основании квалифицировать действия </w:t>
      </w:r>
      <w:r w:rsidR="0082604D">
        <w:t>Перевозчика</w:t>
      </w:r>
      <w:r w:rsidRPr="00D47B65">
        <w:t xml:space="preserve"> как фиктивные, сводящиеся лишь к документальному оформлению с целью создания условий для получения необоснованной налоговой выгоды,</w:t>
      </w:r>
      <w:r w:rsidR="0082604D">
        <w:t xml:space="preserve"> а не на осуществление реальных</w:t>
      </w:r>
      <w:r w:rsidRPr="00D47B65">
        <w:t xml:space="preserve"> финансово-хозяйственных отношений.</w:t>
      </w:r>
    </w:p>
    <w:p w14:paraId="427CD86F" w14:textId="765CB6EE" w:rsidR="008133C1" w:rsidRPr="008133C1" w:rsidRDefault="008133C1" w:rsidP="000E02FC">
      <w:pPr>
        <w:pStyle w:val="a8"/>
        <w:numPr>
          <w:ilvl w:val="0"/>
          <w:numId w:val="2"/>
        </w:numPr>
        <w:tabs>
          <w:tab w:val="left" w:pos="851"/>
        </w:tabs>
        <w:ind w:left="0" w:right="-1" w:firstLine="567"/>
        <w:jc w:val="both"/>
      </w:pPr>
      <w:r>
        <w:t xml:space="preserve"> </w:t>
      </w:r>
      <w:r>
        <w:tab/>
      </w:r>
      <w:r w:rsidRPr="008133C1">
        <w:t>При привлечении третьих лиц (</w:t>
      </w:r>
      <w:proofErr w:type="spellStart"/>
      <w:r w:rsidRPr="008133C1">
        <w:t>Субисполнителей</w:t>
      </w:r>
      <w:proofErr w:type="spellEnd"/>
      <w:r w:rsidRPr="008133C1">
        <w:t xml:space="preserve">) Перевозчик обязан проявлять должную осмотрительность в выборе контрагентов. В качестве подтверждения должной осмотрительности при выборе контрагентов, Перевозчик должен иметь </w:t>
      </w:r>
      <w:r w:rsidRPr="008133C1">
        <w:lastRenderedPageBreak/>
        <w:t>документальные подтверждения реального осуществления контрагентами хозяйственной деятельности, хозяйственных операций, реального места нахождения имущества и достаточного объема материальных ресурсов, экономически необходимых для выполнения работ, наличия необходимых условий для достижения результатов соответствующей экономической деятельности, способность контрагентов выполнять принятые обязательства. Перечень документов, являющихся таким документальным подтверждением, указан в пункте 2 настоящего Приложения.</w:t>
      </w:r>
    </w:p>
    <w:p w14:paraId="3E9F488F" w14:textId="3F0A210E" w:rsidR="001F38C8" w:rsidRDefault="008133C1" w:rsidP="00B8028D">
      <w:pPr>
        <w:tabs>
          <w:tab w:val="left" w:pos="851"/>
        </w:tabs>
        <w:ind w:right="-1"/>
        <w:jc w:val="both"/>
      </w:pPr>
      <w:r w:rsidRPr="008133C1">
        <w:t xml:space="preserve">Перевозчик в ходе оказания услуг по Договору обязан по запросу Заказчика предоставлять документы, подтверждающие наличие материальных ресурсов, необходимых для выполнения услуг по Договору, бухгалтерскую и налоговую отчетность, учредительные, регистрационные документы как собственные, так и </w:t>
      </w:r>
      <w:proofErr w:type="spellStart"/>
      <w:r w:rsidRPr="008133C1">
        <w:t>Субисполнителей</w:t>
      </w:r>
      <w:proofErr w:type="spellEnd"/>
      <w:r w:rsidRPr="008133C1">
        <w:t>, задействованных при исполнении Договора</w:t>
      </w:r>
      <w:r w:rsidR="001F38C8" w:rsidRPr="001F38C8">
        <w:t>.</w:t>
      </w:r>
    </w:p>
    <w:p w14:paraId="7FAF5E8D" w14:textId="43878211" w:rsidR="001F38C8" w:rsidRDefault="001F38C8" w:rsidP="008133C1">
      <w:pPr>
        <w:pStyle w:val="a8"/>
        <w:numPr>
          <w:ilvl w:val="0"/>
          <w:numId w:val="2"/>
        </w:numPr>
        <w:tabs>
          <w:tab w:val="left" w:pos="851"/>
        </w:tabs>
        <w:ind w:right="-1"/>
        <w:jc w:val="both"/>
      </w:pPr>
      <w:r>
        <w:t xml:space="preserve">При заключении договоров с </w:t>
      </w:r>
      <w:proofErr w:type="spellStart"/>
      <w:r w:rsidR="00FA73BA">
        <w:t>С</w:t>
      </w:r>
      <w:r>
        <w:t>убисполнителями</w:t>
      </w:r>
      <w:proofErr w:type="spellEnd"/>
      <w:r>
        <w:t xml:space="preserve"> </w:t>
      </w:r>
      <w:r w:rsidR="008133C1">
        <w:t>Перевозчик</w:t>
      </w:r>
      <w:r>
        <w:t xml:space="preserve"> обязуется включить в договор следующие условия:</w:t>
      </w:r>
    </w:p>
    <w:p w14:paraId="05CB47CE" w14:textId="02A2E5E3" w:rsidR="001F38C8" w:rsidRDefault="001F38C8" w:rsidP="008133C1">
      <w:pPr>
        <w:pStyle w:val="a8"/>
        <w:numPr>
          <w:ilvl w:val="1"/>
          <w:numId w:val="2"/>
        </w:numPr>
        <w:tabs>
          <w:tab w:val="left" w:pos="851"/>
        </w:tabs>
        <w:ind w:right="-1"/>
        <w:jc w:val="both"/>
      </w:pPr>
      <w:r>
        <w:t xml:space="preserve"> объем услуг, оказываемых привлекаемым </w:t>
      </w:r>
      <w:proofErr w:type="spellStart"/>
      <w:r w:rsidR="00FA73BA">
        <w:t>С</w:t>
      </w:r>
      <w:r>
        <w:t>убисполнителем</w:t>
      </w:r>
      <w:proofErr w:type="spellEnd"/>
      <w:r>
        <w:t xml:space="preserve"> самостоятельно в стоимостном выражении в соответствии со стоимостью запланированных услуг по договору не может быть </w:t>
      </w:r>
      <w:r w:rsidR="007904A8" w:rsidRPr="00DC4F84">
        <w:t>больше</w:t>
      </w:r>
      <w:r w:rsidRPr="00DC4F84">
        <w:t xml:space="preserve"> 50% </w:t>
      </w:r>
      <w:r>
        <w:t xml:space="preserve">всего объема услуг, оказываемых </w:t>
      </w:r>
      <w:proofErr w:type="spellStart"/>
      <w:r>
        <w:t>субисполнителем</w:t>
      </w:r>
      <w:proofErr w:type="spellEnd"/>
      <w:r>
        <w:t xml:space="preserve"> по договору;</w:t>
      </w:r>
    </w:p>
    <w:p w14:paraId="628E519F" w14:textId="77777777" w:rsidR="001F38C8" w:rsidRDefault="001F38C8" w:rsidP="008133C1">
      <w:pPr>
        <w:pStyle w:val="a8"/>
        <w:numPr>
          <w:ilvl w:val="1"/>
          <w:numId w:val="2"/>
        </w:numPr>
        <w:tabs>
          <w:tab w:val="left" w:pos="851"/>
        </w:tabs>
        <w:ind w:right="-1"/>
        <w:jc w:val="both"/>
      </w:pPr>
      <w:r>
        <w:t xml:space="preserve">обязанность </w:t>
      </w:r>
      <w:proofErr w:type="spellStart"/>
      <w:r w:rsidR="00FA73BA">
        <w:t>С</w:t>
      </w:r>
      <w:r>
        <w:t>убисполнителя</w:t>
      </w:r>
      <w:proofErr w:type="spellEnd"/>
      <w:r>
        <w:t xml:space="preserve"> проявлять должную осмотрительность в выборе контрагентов с целью исключения случаев заключения договоров с недобросовестными налогоплательщиками;</w:t>
      </w:r>
    </w:p>
    <w:p w14:paraId="08DE2BEA" w14:textId="22C7BD00" w:rsidR="001F38C8" w:rsidRDefault="001F38C8" w:rsidP="008133C1">
      <w:pPr>
        <w:pStyle w:val="a8"/>
        <w:numPr>
          <w:ilvl w:val="1"/>
          <w:numId w:val="2"/>
        </w:numPr>
        <w:tabs>
          <w:tab w:val="left" w:pos="851"/>
        </w:tabs>
        <w:ind w:right="-1"/>
        <w:jc w:val="both"/>
      </w:pPr>
      <w:r>
        <w:t xml:space="preserve">обязанность </w:t>
      </w:r>
      <w:proofErr w:type="spellStart"/>
      <w:r w:rsidR="00FA73BA">
        <w:t>С</w:t>
      </w:r>
      <w:r>
        <w:t>убисполнителя</w:t>
      </w:r>
      <w:proofErr w:type="spellEnd"/>
      <w:r>
        <w:t xml:space="preserve"> согласовывать с </w:t>
      </w:r>
      <w:r w:rsidR="0082604D">
        <w:t>Перевозчиком</w:t>
      </w:r>
      <w:r>
        <w:t xml:space="preserve"> привлечение к исполнению договора </w:t>
      </w:r>
      <w:proofErr w:type="spellStart"/>
      <w:r>
        <w:t>субисполнителей</w:t>
      </w:r>
      <w:proofErr w:type="spellEnd"/>
      <w:r>
        <w:t xml:space="preserve"> и выбор такой организации;</w:t>
      </w:r>
    </w:p>
    <w:p w14:paraId="4E4759BE" w14:textId="3E59FA19" w:rsidR="001F38C8" w:rsidRDefault="00FA73BA" w:rsidP="008133C1">
      <w:pPr>
        <w:pStyle w:val="a8"/>
        <w:numPr>
          <w:ilvl w:val="1"/>
          <w:numId w:val="2"/>
        </w:numPr>
        <w:tabs>
          <w:tab w:val="left" w:pos="851"/>
        </w:tabs>
        <w:ind w:right="-1"/>
        <w:jc w:val="both"/>
      </w:pPr>
      <w:r>
        <w:t xml:space="preserve">обязанность </w:t>
      </w:r>
      <w:proofErr w:type="spellStart"/>
      <w:r>
        <w:t>С</w:t>
      </w:r>
      <w:r w:rsidR="001F38C8">
        <w:t>убисполнителя</w:t>
      </w:r>
      <w:proofErr w:type="spellEnd"/>
      <w:r w:rsidR="001F38C8">
        <w:t xml:space="preserve"> включать в условия договора со своими контрагентами требования по исключению случаев заключения договоров с недобросовестными налогоплательщиками, содержащиеся</w:t>
      </w:r>
      <w:r w:rsidR="0082604D">
        <w:t xml:space="preserve"> в п.4</w:t>
      </w:r>
      <w:r w:rsidR="00A76367">
        <w:t>.</w:t>
      </w:r>
      <w:r w:rsidR="0082604D">
        <w:t>2</w:t>
      </w:r>
      <w:r w:rsidR="00A76367">
        <w:t>.1</w:t>
      </w:r>
      <w:r w:rsidR="00FD7115">
        <w:t>9</w:t>
      </w:r>
      <w:r w:rsidR="001F38C8">
        <w:t xml:space="preserve"> настоящего Договора.   </w:t>
      </w:r>
    </w:p>
    <w:p w14:paraId="224AAE89" w14:textId="77777777" w:rsidR="001F38C8" w:rsidRDefault="001F38C8" w:rsidP="00FA73BA">
      <w:pPr>
        <w:ind w:left="567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30"/>
        <w:gridCol w:w="496"/>
        <w:gridCol w:w="4428"/>
      </w:tblGrid>
      <w:tr w:rsidR="00FA73BA" w:rsidRPr="00D47B65" w14:paraId="67154ED7" w14:textId="77777777" w:rsidTr="000E6AA3">
        <w:trPr>
          <w:trHeight w:val="4213"/>
        </w:trPr>
        <w:tc>
          <w:tcPr>
            <w:tcW w:w="4928" w:type="dxa"/>
          </w:tcPr>
          <w:p w14:paraId="26166F73" w14:textId="6594605C" w:rsidR="00FA73BA" w:rsidRPr="00DA1499" w:rsidRDefault="0082604D" w:rsidP="000E6AA3">
            <w:pPr>
              <w:pStyle w:val="a8"/>
              <w:shd w:val="clear" w:color="auto" w:fill="FFFFFF"/>
              <w:ind w:left="0" w:right="-14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Перевозчик</w:t>
            </w:r>
          </w:p>
          <w:p w14:paraId="45BE52AA" w14:textId="77777777" w:rsidR="00FA73BA" w:rsidRDefault="00FA73BA" w:rsidP="000E6AA3">
            <w:pPr>
              <w:spacing w:line="240" w:lineRule="atLeast"/>
            </w:pPr>
          </w:p>
          <w:p w14:paraId="31760CF7" w14:textId="77777777" w:rsidR="00FA73BA" w:rsidRDefault="00FA73BA" w:rsidP="000E6AA3">
            <w:pPr>
              <w:spacing w:line="240" w:lineRule="atLeast"/>
            </w:pPr>
          </w:p>
          <w:p w14:paraId="18DC24F8" w14:textId="77777777" w:rsidR="00FA73BA" w:rsidRPr="00DA1499" w:rsidRDefault="00FA73BA" w:rsidP="000E6AA3">
            <w:pPr>
              <w:spacing w:line="240" w:lineRule="atLeast"/>
            </w:pPr>
            <w:r>
              <w:t xml:space="preserve">___________________ </w:t>
            </w:r>
            <w:r>
              <w:rPr>
                <w:lang w:val="en-US"/>
              </w:rPr>
              <w:t>/</w:t>
            </w:r>
            <w:r>
              <w:t>_____________</w:t>
            </w:r>
            <w:r>
              <w:rPr>
                <w:lang w:val="en-US"/>
              </w:rPr>
              <w:t>/</w:t>
            </w:r>
          </w:p>
          <w:p w14:paraId="5082EB46" w14:textId="77777777" w:rsidR="00FA73BA" w:rsidRPr="00D47B65" w:rsidRDefault="00FA73BA" w:rsidP="000E6AA3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567" w:type="dxa"/>
          </w:tcPr>
          <w:p w14:paraId="4988CA93" w14:textId="77777777" w:rsidR="00FA73BA" w:rsidRDefault="00FA73BA" w:rsidP="000E6AA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4925" w:type="dxa"/>
          </w:tcPr>
          <w:p w14:paraId="1FD043B1" w14:textId="77777777" w:rsidR="00FA73BA" w:rsidRDefault="00FA73BA" w:rsidP="000E6A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Заказчик</w:t>
            </w:r>
          </w:p>
          <w:p w14:paraId="13C1B26C" w14:textId="77777777" w:rsidR="00FA73BA" w:rsidRDefault="00FA73BA" w:rsidP="000E6AA3">
            <w:pPr>
              <w:jc w:val="both"/>
              <w:rPr>
                <w:b/>
                <w:color w:val="000000"/>
              </w:rPr>
            </w:pPr>
          </w:p>
          <w:p w14:paraId="08E699E7" w14:textId="77777777" w:rsidR="00FA73BA" w:rsidRDefault="00FA73BA" w:rsidP="000E6AA3">
            <w:pPr>
              <w:jc w:val="both"/>
              <w:rPr>
                <w:b/>
                <w:color w:val="000000"/>
              </w:rPr>
            </w:pPr>
          </w:p>
          <w:p w14:paraId="11AADD08" w14:textId="77777777" w:rsidR="00FA73BA" w:rsidRPr="00FA73BA" w:rsidRDefault="00FA73BA" w:rsidP="00FA73BA">
            <w:pPr>
              <w:spacing w:line="240" w:lineRule="atLeast"/>
            </w:pPr>
            <w:r>
              <w:t xml:space="preserve">___________________ </w:t>
            </w:r>
            <w:r>
              <w:rPr>
                <w:lang w:val="en-US"/>
              </w:rPr>
              <w:t>/</w:t>
            </w:r>
            <w:r>
              <w:t>_____________</w:t>
            </w:r>
            <w:r>
              <w:rPr>
                <w:lang w:val="en-US"/>
              </w:rPr>
              <w:t>/</w:t>
            </w:r>
          </w:p>
          <w:p w14:paraId="62EE3287" w14:textId="77777777" w:rsidR="00FA73BA" w:rsidRPr="00D47B65" w:rsidRDefault="00FA73BA" w:rsidP="000E6AA3">
            <w:pPr>
              <w:jc w:val="both"/>
              <w:rPr>
                <w:b/>
                <w:color w:val="000000"/>
              </w:rPr>
            </w:pPr>
          </w:p>
        </w:tc>
      </w:tr>
    </w:tbl>
    <w:p w14:paraId="377E7A3A" w14:textId="77777777" w:rsidR="00FA73BA" w:rsidRPr="00FA73BA" w:rsidRDefault="00FA73BA" w:rsidP="009E1887">
      <w:pPr>
        <w:jc w:val="both"/>
      </w:pPr>
    </w:p>
    <w:sectPr w:rsidR="00FA73BA" w:rsidRPr="00FA73BA" w:rsidSect="00F72D55">
      <w:headerReference w:type="default" r:id="rId7"/>
      <w:footerReference w:type="default" r:id="rId8"/>
      <w:pgSz w:w="11906" w:h="16838"/>
      <w:pgMar w:top="851" w:right="851" w:bottom="851" w:left="1701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C4300" w14:textId="77777777" w:rsidR="00632262" w:rsidRDefault="00632262" w:rsidP="001F38C8">
      <w:r>
        <w:separator/>
      </w:r>
    </w:p>
  </w:endnote>
  <w:endnote w:type="continuationSeparator" w:id="0">
    <w:p w14:paraId="117F92C8" w14:textId="77777777" w:rsidR="00632262" w:rsidRDefault="00632262" w:rsidP="001F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793866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C5A7990" w14:textId="77777777" w:rsidR="00FA73BA" w:rsidRDefault="00FA73BA" w:rsidP="00FA73BA">
            <w:pPr>
              <w:pStyle w:val="a5"/>
              <w:jc w:val="center"/>
            </w:pPr>
          </w:p>
          <w:p w14:paraId="3CECAB60" w14:textId="77777777" w:rsidR="00FA73BA" w:rsidRPr="00DA1499" w:rsidRDefault="00FA73BA" w:rsidP="00FA73BA">
            <w:pPr>
              <w:pStyle w:val="a5"/>
              <w:jc w:val="center"/>
              <w:rPr>
                <w:lang w:val="en-US"/>
              </w:rPr>
            </w:pPr>
            <w:r>
              <w:t>___________________</w:t>
            </w:r>
            <w:r>
              <w:rPr>
                <w:lang w:val="en-US"/>
              </w:rPr>
              <w:t>/___________/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____________________/___________/</w:t>
            </w:r>
          </w:p>
          <w:p w14:paraId="7425FFE5" w14:textId="30B3A614" w:rsidR="007D65A1" w:rsidRDefault="005764A0" w:rsidP="007D65A1">
            <w:pPr>
              <w:pStyle w:val="a5"/>
            </w:pPr>
          </w:p>
        </w:sdtContent>
      </w:sdt>
    </w:sdtContent>
  </w:sdt>
  <w:p w14:paraId="0240A116" w14:textId="78085EB3" w:rsidR="007D65A1" w:rsidRPr="00AC49B2" w:rsidRDefault="007D65A1" w:rsidP="007D65A1">
    <w:pPr>
      <w:pStyle w:val="a5"/>
      <w:rPr>
        <w:i/>
        <w:color w:val="FF0000"/>
        <w:sz w:val="20"/>
        <w:szCs w:val="20"/>
      </w:rPr>
    </w:pPr>
    <w:r w:rsidRPr="007D65A1">
      <w:rPr>
        <w:i/>
        <w:color w:val="FF0000"/>
        <w:sz w:val="20"/>
        <w:szCs w:val="20"/>
      </w:rPr>
      <w:t xml:space="preserve"> </w:t>
    </w:r>
    <w:r w:rsidRPr="00AC49B2">
      <w:rPr>
        <w:i/>
        <w:color w:val="FF0000"/>
        <w:sz w:val="20"/>
        <w:szCs w:val="20"/>
      </w:rPr>
      <w:t xml:space="preserve">Для договоров, подписываемых УКЭП в колонтитул добавляется: </w:t>
    </w:r>
  </w:p>
  <w:p w14:paraId="04706D09" w14:textId="77777777" w:rsidR="007D65A1" w:rsidRPr="00AC49B2" w:rsidRDefault="007D65A1" w:rsidP="007D65A1">
    <w:pPr>
      <w:pStyle w:val="a5"/>
    </w:pPr>
    <w:proofErr w:type="gramStart"/>
    <w:r w:rsidRPr="00AC49B2">
      <w:rPr>
        <w:sz w:val="20"/>
        <w:szCs w:val="20"/>
      </w:rPr>
      <w:t>« Подписано</w:t>
    </w:r>
    <w:proofErr w:type="gramEnd"/>
    <w:r w:rsidRPr="00AC49B2">
      <w:rPr>
        <w:sz w:val="20"/>
        <w:szCs w:val="20"/>
      </w:rPr>
      <w:t xml:space="preserve"> УКЭП</w:t>
    </w:r>
    <w:r>
      <w:rPr>
        <w:sz w:val="20"/>
        <w:szCs w:val="20"/>
      </w:rPr>
      <w:t xml:space="preserve"> </w:t>
    </w:r>
    <w:r w:rsidRPr="00AC49B2">
      <w:rPr>
        <w:sz w:val="20"/>
        <w:szCs w:val="20"/>
      </w:rPr>
      <w:t>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CE122" w14:textId="77777777" w:rsidR="00632262" w:rsidRDefault="00632262" w:rsidP="001F38C8">
      <w:r>
        <w:separator/>
      </w:r>
    </w:p>
  </w:footnote>
  <w:footnote w:type="continuationSeparator" w:id="0">
    <w:p w14:paraId="1A6F9A47" w14:textId="77777777" w:rsidR="00632262" w:rsidRDefault="00632262" w:rsidP="001F3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535963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07D0BBB5" w14:textId="4333D694" w:rsidR="007D65A1" w:rsidRPr="007D65A1" w:rsidRDefault="007D65A1">
        <w:pPr>
          <w:pStyle w:val="a3"/>
          <w:jc w:val="center"/>
          <w:rPr>
            <w:sz w:val="20"/>
            <w:szCs w:val="20"/>
          </w:rPr>
        </w:pPr>
        <w:r w:rsidRPr="007D65A1">
          <w:rPr>
            <w:sz w:val="20"/>
            <w:szCs w:val="20"/>
          </w:rPr>
          <w:fldChar w:fldCharType="begin"/>
        </w:r>
        <w:r w:rsidRPr="007D65A1">
          <w:rPr>
            <w:sz w:val="20"/>
            <w:szCs w:val="20"/>
          </w:rPr>
          <w:instrText>PAGE   \* MERGEFORMAT</w:instrText>
        </w:r>
        <w:r w:rsidRPr="007D65A1">
          <w:rPr>
            <w:sz w:val="20"/>
            <w:szCs w:val="20"/>
          </w:rPr>
          <w:fldChar w:fldCharType="separate"/>
        </w:r>
        <w:r w:rsidR="005764A0">
          <w:rPr>
            <w:noProof/>
            <w:sz w:val="20"/>
            <w:szCs w:val="20"/>
          </w:rPr>
          <w:t>1</w:t>
        </w:r>
        <w:r w:rsidRPr="007D65A1">
          <w:rPr>
            <w:sz w:val="20"/>
            <w:szCs w:val="20"/>
          </w:rPr>
          <w:fldChar w:fldCharType="end"/>
        </w:r>
      </w:p>
    </w:sdtContent>
  </w:sdt>
  <w:p w14:paraId="2AA48AFD" w14:textId="77777777" w:rsidR="001F38C8" w:rsidRDefault="001F38C8" w:rsidP="001F38C8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77ADF"/>
    <w:multiLevelType w:val="multilevel"/>
    <w:tmpl w:val="899C9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1882D39"/>
    <w:multiLevelType w:val="hybridMultilevel"/>
    <w:tmpl w:val="FBE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D0813"/>
    <w:multiLevelType w:val="hybridMultilevel"/>
    <w:tmpl w:val="FBE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8EE"/>
    <w:rsid w:val="000235B2"/>
    <w:rsid w:val="0008037D"/>
    <w:rsid w:val="00093885"/>
    <w:rsid w:val="000B470B"/>
    <w:rsid w:val="001F38C8"/>
    <w:rsid w:val="00204165"/>
    <w:rsid w:val="002968E3"/>
    <w:rsid w:val="00455A9E"/>
    <w:rsid w:val="004D7E79"/>
    <w:rsid w:val="004F38EE"/>
    <w:rsid w:val="00541CEB"/>
    <w:rsid w:val="005764A0"/>
    <w:rsid w:val="005F33C0"/>
    <w:rsid w:val="00632262"/>
    <w:rsid w:val="007904A8"/>
    <w:rsid w:val="007D65A1"/>
    <w:rsid w:val="007E2B76"/>
    <w:rsid w:val="008133C1"/>
    <w:rsid w:val="0082604D"/>
    <w:rsid w:val="009061D2"/>
    <w:rsid w:val="009E1887"/>
    <w:rsid w:val="00A16E04"/>
    <w:rsid w:val="00A66AD0"/>
    <w:rsid w:val="00A76367"/>
    <w:rsid w:val="00A95E69"/>
    <w:rsid w:val="00B223E0"/>
    <w:rsid w:val="00B8028D"/>
    <w:rsid w:val="00C457FB"/>
    <w:rsid w:val="00DA2A24"/>
    <w:rsid w:val="00DC4F84"/>
    <w:rsid w:val="00DD3863"/>
    <w:rsid w:val="00F72D55"/>
    <w:rsid w:val="00FA73BA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482552D"/>
  <w15:docId w15:val="{51969D7F-6A79-49DA-A82C-35E5C7C6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8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38C8"/>
  </w:style>
  <w:style w:type="paragraph" w:styleId="a5">
    <w:name w:val="footer"/>
    <w:basedOn w:val="a"/>
    <w:link w:val="a6"/>
    <w:uiPriority w:val="99"/>
    <w:unhideWhenUsed/>
    <w:rsid w:val="001F38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38C8"/>
  </w:style>
  <w:style w:type="paragraph" w:styleId="a7">
    <w:name w:val="No Spacing"/>
    <w:uiPriority w:val="1"/>
    <w:qFormat/>
    <w:rsid w:val="001F38C8"/>
    <w:pPr>
      <w:spacing w:after="0" w:line="240" w:lineRule="auto"/>
    </w:pPr>
  </w:style>
  <w:style w:type="paragraph" w:customStyle="1" w:styleId="ConsPlusNormal">
    <w:name w:val="ConsPlusNormal"/>
    <w:rsid w:val="001F38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F38C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03">
    <w:name w:val="s03 Пункт"/>
    <w:basedOn w:val="a"/>
    <w:link w:val="s030"/>
    <w:rsid w:val="001F38C8"/>
    <w:pPr>
      <w:tabs>
        <w:tab w:val="left" w:pos="851"/>
      </w:tabs>
      <w:spacing w:before="60"/>
      <w:jc w:val="both"/>
      <w:outlineLvl w:val="2"/>
    </w:pPr>
    <w:rPr>
      <w:bCs/>
      <w:szCs w:val="20"/>
      <w:lang w:val="x-none" w:eastAsia="x-none"/>
    </w:rPr>
  </w:style>
  <w:style w:type="character" w:customStyle="1" w:styleId="s030">
    <w:name w:val="s03 Пункт Знак"/>
    <w:link w:val="s03"/>
    <w:rsid w:val="001F38C8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paragraph" w:styleId="a8">
    <w:name w:val="List Paragraph"/>
    <w:basedOn w:val="a"/>
    <w:uiPriority w:val="34"/>
    <w:qFormat/>
    <w:rsid w:val="001F38C8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457F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457F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457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457F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457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457F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457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3684090B</Template>
  <TotalTime>7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SUEK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Федотова Вера Николаевна \ Vera Fedotova</cp:lastModifiedBy>
  <cp:revision>6</cp:revision>
  <dcterms:created xsi:type="dcterms:W3CDTF">2022-09-06T09:46:00Z</dcterms:created>
  <dcterms:modified xsi:type="dcterms:W3CDTF">2022-09-07T13:30:00Z</dcterms:modified>
</cp:coreProperties>
</file>